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46" w:rsidRPr="00A35D07" w:rsidRDefault="00BF1B46" w:rsidP="00EC5720">
      <w:pPr>
        <w:widowControl/>
        <w:ind w:left="10800"/>
        <w:jc w:val="right"/>
        <w:rPr>
          <w:sz w:val="24"/>
          <w:szCs w:val="24"/>
          <w:lang w:eastAsia="en-US"/>
        </w:rPr>
      </w:pPr>
      <w:r w:rsidRPr="00A35D07">
        <w:rPr>
          <w:sz w:val="24"/>
          <w:szCs w:val="24"/>
          <w:lang w:eastAsia="en-US"/>
        </w:rPr>
        <w:t>Приложение № 2</w:t>
      </w:r>
    </w:p>
    <w:p w:rsidR="00BF1B46" w:rsidRPr="00A35D07" w:rsidRDefault="00BF1B46" w:rsidP="00EC5720">
      <w:pPr>
        <w:widowControl/>
        <w:ind w:left="10800"/>
        <w:jc w:val="both"/>
        <w:rPr>
          <w:sz w:val="24"/>
          <w:szCs w:val="24"/>
          <w:lang w:eastAsia="en-US"/>
        </w:rPr>
      </w:pPr>
      <w:r w:rsidRPr="00A35D07">
        <w:rPr>
          <w:sz w:val="24"/>
          <w:szCs w:val="24"/>
          <w:lang w:eastAsia="en-US"/>
        </w:rPr>
        <w:t xml:space="preserve">к постановлению администрации Мглинского района </w:t>
      </w:r>
    </w:p>
    <w:p w:rsidR="00BF1B46" w:rsidRDefault="00BF1B46" w:rsidP="00EC5720">
      <w:pPr>
        <w:widowControl/>
        <w:ind w:left="10800"/>
        <w:jc w:val="both"/>
        <w:rPr>
          <w:sz w:val="24"/>
          <w:szCs w:val="24"/>
          <w:lang w:eastAsia="en-US"/>
        </w:rPr>
      </w:pPr>
      <w:r w:rsidRPr="00A35D07">
        <w:rPr>
          <w:sz w:val="24"/>
          <w:szCs w:val="24"/>
          <w:lang w:eastAsia="en-US"/>
        </w:rPr>
        <w:t>от «      »__________20___года №____</w:t>
      </w:r>
    </w:p>
    <w:p w:rsidR="00BF1B46" w:rsidRPr="00EC5720" w:rsidRDefault="00BF1B46" w:rsidP="000B5A48">
      <w:pPr>
        <w:widowControl/>
        <w:ind w:left="10800"/>
        <w:jc w:val="right"/>
        <w:rPr>
          <w:sz w:val="24"/>
          <w:szCs w:val="24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Pr="00EC5720">
        <w:rPr>
          <w:sz w:val="24"/>
          <w:szCs w:val="24"/>
          <w:lang w:eastAsia="en-US"/>
        </w:rPr>
        <w:t xml:space="preserve">Приложение № 1 </w:t>
      </w:r>
    </w:p>
    <w:p w:rsidR="00BF1B46" w:rsidRPr="00EC5720" w:rsidRDefault="00BF1B46" w:rsidP="00D51CB7">
      <w:pPr>
        <w:ind w:left="10980"/>
        <w:rPr>
          <w:bCs/>
          <w:sz w:val="24"/>
          <w:szCs w:val="24"/>
        </w:rPr>
      </w:pPr>
      <w:r w:rsidRPr="00EC5720">
        <w:rPr>
          <w:sz w:val="24"/>
          <w:szCs w:val="24"/>
          <w:lang w:eastAsia="en-US"/>
        </w:rPr>
        <w:t xml:space="preserve">к </w:t>
      </w:r>
      <w:r w:rsidRPr="00EC5720">
        <w:rPr>
          <w:sz w:val="24"/>
          <w:szCs w:val="24"/>
        </w:rPr>
        <w:t xml:space="preserve">муниципальной программе </w:t>
      </w:r>
      <w:r w:rsidRPr="00EC5720">
        <w:rPr>
          <w:bCs/>
          <w:sz w:val="24"/>
          <w:szCs w:val="24"/>
        </w:rPr>
        <w:t>«</w:t>
      </w:r>
      <w:r w:rsidRPr="00EC5720">
        <w:rPr>
          <w:sz w:val="24"/>
          <w:szCs w:val="24"/>
        </w:rPr>
        <w:t>Энергосбережение и повышение энергетической эффективности в Мглинском районе</w:t>
      </w:r>
      <w:r w:rsidRPr="00EC5720">
        <w:rPr>
          <w:bCs/>
          <w:sz w:val="24"/>
          <w:szCs w:val="24"/>
        </w:rPr>
        <w:t>»</w:t>
      </w:r>
    </w:p>
    <w:p w:rsidR="00BF1B46" w:rsidRPr="00EC5720" w:rsidRDefault="00BF1B46" w:rsidP="00D51CB7">
      <w:pPr>
        <w:ind w:left="10980"/>
        <w:rPr>
          <w:sz w:val="24"/>
          <w:szCs w:val="24"/>
        </w:rPr>
      </w:pPr>
    </w:p>
    <w:p w:rsidR="00BF1B46" w:rsidRDefault="00BF1B46" w:rsidP="0011266A">
      <w:pPr>
        <w:widowControl/>
        <w:jc w:val="center"/>
        <w:rPr>
          <w:sz w:val="28"/>
          <w:szCs w:val="28"/>
          <w:lang w:eastAsia="en-US"/>
        </w:rPr>
      </w:pPr>
      <w:r w:rsidRPr="00C665CF">
        <w:rPr>
          <w:b/>
          <w:sz w:val="28"/>
          <w:szCs w:val="28"/>
          <w:lang w:eastAsia="en-US"/>
        </w:rPr>
        <w:t xml:space="preserve">Сведения о показателях (индикаторах) </w:t>
      </w:r>
      <w:r>
        <w:rPr>
          <w:b/>
          <w:sz w:val="28"/>
          <w:szCs w:val="28"/>
          <w:lang w:eastAsia="en-US"/>
        </w:rPr>
        <w:t>программы</w:t>
      </w:r>
      <w:r w:rsidRPr="00C665CF">
        <w:rPr>
          <w:b/>
          <w:sz w:val="28"/>
          <w:szCs w:val="28"/>
          <w:lang w:eastAsia="en-US"/>
        </w:rPr>
        <w:t>, применяемых для оценки достижения цели и решения задач муниципальной программы</w:t>
      </w:r>
      <w:r w:rsidRPr="00C665CF">
        <w:rPr>
          <w:sz w:val="28"/>
          <w:szCs w:val="28"/>
          <w:lang w:eastAsia="en-US"/>
        </w:rPr>
        <w:t xml:space="preserve"> </w:t>
      </w:r>
    </w:p>
    <w:tbl>
      <w:tblPr>
        <w:tblW w:w="160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7"/>
        <w:gridCol w:w="3122"/>
        <w:gridCol w:w="1246"/>
        <w:gridCol w:w="1068"/>
        <w:gridCol w:w="1247"/>
        <w:gridCol w:w="1246"/>
        <w:gridCol w:w="1246"/>
        <w:gridCol w:w="1246"/>
        <w:gridCol w:w="1246"/>
        <w:gridCol w:w="1246"/>
        <w:gridCol w:w="1230"/>
        <w:gridCol w:w="180"/>
        <w:gridCol w:w="1080"/>
      </w:tblGrid>
      <w:tr w:rsidR="00BF1B46" w:rsidRPr="0015023B" w:rsidTr="005327FB">
        <w:trPr>
          <w:trHeight w:val="372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N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п/п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7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Целевые значения показателей (индикаторов)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5327FB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BF1B46" w:rsidRPr="0015023B" w:rsidTr="005327FB">
        <w:trPr>
          <w:trHeight w:val="14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два года, предшествующие отчетному году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2017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отчетный год &lt;**&gt;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2018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соответствующий (текущий) год &lt;***&gt;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2019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первый год  планового периода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2020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2021 год</w:t>
            </w:r>
            <w:r>
              <w:rPr>
                <w:sz w:val="24"/>
                <w:szCs w:val="24"/>
              </w:rPr>
              <w:t xml:space="preserve"> третий год планового периода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четвертыйгод планового периода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пятый год планового периода</w:t>
            </w:r>
          </w:p>
        </w:tc>
      </w:tr>
      <w:tr w:rsidR="00BF1B46" w:rsidRPr="0015023B" w:rsidTr="005327FB">
        <w:trPr>
          <w:trHeight w:val="14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2015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факт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2016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факт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BF1B46" w:rsidRPr="0015023B" w:rsidTr="005327FB">
        <w:trPr>
          <w:trHeight w:val="623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047B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 xml:space="preserve">Цель муниципальной программы: </w:t>
            </w:r>
            <w:r w:rsidRPr="0015023B">
              <w:rPr>
                <w:color w:val="000000"/>
                <w:sz w:val="24"/>
                <w:szCs w:val="24"/>
              </w:rPr>
              <w:t>повышение эффективности использования топливно-энергетических ресурсов за счёт реализации энергосберегающих мероприятий в Мглинском районе</w:t>
            </w:r>
          </w:p>
        </w:tc>
      </w:tr>
      <w:tr w:rsidR="00BF1B46" w:rsidRPr="0015023B" w:rsidTr="005327FB">
        <w:trPr>
          <w:trHeight w:val="14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047BB3">
            <w:pPr>
              <w:widowControl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>Задача муниципальной программы: экономия тепловой энергии в бюджетных организациях района</w:t>
            </w:r>
          </w:p>
        </w:tc>
      </w:tr>
      <w:tr w:rsidR="00BF1B46" w:rsidRPr="0015023B" w:rsidTr="005327FB">
        <w:trPr>
          <w:trHeight w:val="78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250A16">
            <w:pPr>
              <w:autoSpaceDE w:val="0"/>
              <w:autoSpaceDN w:val="0"/>
              <w:adjustRightInd w:val="0"/>
              <w:ind w:firstLine="432"/>
              <w:jc w:val="both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Снижение потребления тепловой энергии бюджетными организациями на 3%</w:t>
            </w:r>
            <w:r>
              <w:rPr>
                <w:sz w:val="24"/>
                <w:szCs w:val="24"/>
              </w:rPr>
              <w:t>, ежегодно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5756E6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Гкал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1639,157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1307,586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1525,798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1576,627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1529,328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1482,029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1434,73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1391,69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5327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1349,93</w:t>
            </w:r>
          </w:p>
        </w:tc>
      </w:tr>
      <w:tr w:rsidR="00BF1B46" w:rsidRPr="0015023B" w:rsidTr="005327FB">
        <w:trPr>
          <w:trHeight w:val="2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1502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>Задача муниципальной программы: экономия газа в бюджетных организациях района</w:t>
            </w:r>
          </w:p>
        </w:tc>
      </w:tr>
      <w:tr w:rsidR="00BF1B46" w:rsidRPr="0015023B" w:rsidTr="005327FB">
        <w:trPr>
          <w:trHeight w:val="109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E10401">
            <w:pPr>
              <w:autoSpaceDE w:val="0"/>
              <w:autoSpaceDN w:val="0"/>
              <w:adjustRightInd w:val="0"/>
              <w:ind w:firstLine="432"/>
              <w:jc w:val="both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Снижение потребления газа бюджетными организациями на 3%</w:t>
            </w:r>
            <w:r>
              <w:rPr>
                <w:sz w:val="24"/>
                <w:szCs w:val="24"/>
              </w:rPr>
              <w:t>, ежегодно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  <w:vertAlign w:val="superscript"/>
              </w:rPr>
            </w:pPr>
            <w:r w:rsidRPr="0015023B">
              <w:rPr>
                <w:sz w:val="24"/>
                <w:szCs w:val="24"/>
              </w:rPr>
              <w:t>М</w:t>
            </w:r>
            <w:r w:rsidRPr="0015023B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869727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880913,68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796994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727625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705796,25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683967,5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662138,75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642274,59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623006,35</w:t>
            </w:r>
          </w:p>
        </w:tc>
      </w:tr>
      <w:tr w:rsidR="00BF1B46" w:rsidRPr="0015023B" w:rsidTr="005327FB">
        <w:trPr>
          <w:trHeight w:val="2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>Задача муниципальной программы: экономия электрической энергии в бюджетных организациях района</w:t>
            </w:r>
          </w:p>
        </w:tc>
      </w:tr>
      <w:tr w:rsidR="00BF1B46" w:rsidRPr="0015023B" w:rsidTr="005327FB">
        <w:trPr>
          <w:trHeight w:val="65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15023B">
            <w:pPr>
              <w:autoSpaceDE w:val="0"/>
              <w:autoSpaceDN w:val="0"/>
              <w:adjustRightInd w:val="0"/>
              <w:ind w:firstLine="432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Снижение потребления электрической энергии бюджетными организациями на 3%</w:t>
            </w:r>
            <w:r>
              <w:rPr>
                <w:sz w:val="24"/>
                <w:szCs w:val="24"/>
              </w:rPr>
              <w:t>, ежегодно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кВт.ч.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638796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649970,5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546322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555558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538891,26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522224,52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505557,78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490391,05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5327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475679,4</w:t>
            </w:r>
          </w:p>
        </w:tc>
      </w:tr>
    </w:tbl>
    <w:p w:rsidR="00BF1B46" w:rsidRPr="004F6BD3" w:rsidRDefault="00BF1B46" w:rsidP="004F6BD3">
      <w:pPr>
        <w:widowControl/>
        <w:autoSpaceDE w:val="0"/>
        <w:autoSpaceDN w:val="0"/>
        <w:adjustRightInd w:val="0"/>
        <w:ind w:firstLine="540"/>
        <w:outlineLvl w:val="0"/>
        <w:rPr>
          <w:sz w:val="28"/>
          <w:szCs w:val="28"/>
        </w:rPr>
      </w:pPr>
    </w:p>
    <w:sectPr w:rsidR="00BF1B46" w:rsidRPr="004F6BD3" w:rsidSect="0015023B">
      <w:headerReference w:type="first" r:id="rId7"/>
      <w:pgSz w:w="16838" w:h="11906" w:orient="landscape"/>
      <w:pgMar w:top="426" w:right="323" w:bottom="567" w:left="567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B46" w:rsidRDefault="00BF1B46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endnote>
  <w:endnote w:type="continuationSeparator" w:id="0">
    <w:p w:rsidR="00BF1B46" w:rsidRDefault="00BF1B46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B46" w:rsidRDefault="00BF1B46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footnote>
  <w:footnote w:type="continuationSeparator" w:id="0">
    <w:p w:rsidR="00BF1B46" w:rsidRDefault="00BF1B46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B46" w:rsidRDefault="00BF1B46" w:rsidP="00477DD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hybridMultilevel"/>
    <w:tmpl w:val="519B500C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AAE395D"/>
    <w:multiLevelType w:val="hybridMultilevel"/>
    <w:tmpl w:val="BDAAA3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99114C7"/>
    <w:multiLevelType w:val="hybridMultilevel"/>
    <w:tmpl w:val="030889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3374C7"/>
    <w:multiLevelType w:val="hybridMultilevel"/>
    <w:tmpl w:val="8676CBF2"/>
    <w:lvl w:ilvl="0" w:tplc="36DA904E">
      <w:start w:val="1"/>
      <w:numFmt w:val="bullet"/>
      <w:lvlText w:val="–"/>
      <w:lvlJc w:val="left"/>
      <w:pPr>
        <w:tabs>
          <w:tab w:val="num" w:pos="1657"/>
        </w:tabs>
        <w:ind w:left="1657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5833654A"/>
    <w:multiLevelType w:val="hybridMultilevel"/>
    <w:tmpl w:val="948C49A0"/>
    <w:lvl w:ilvl="0" w:tplc="065A049A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cs="Times New Roman" w:hint="default"/>
      </w:rPr>
    </w:lvl>
    <w:lvl w:ilvl="1" w:tplc="69C8BA9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752D0A3A"/>
    <w:multiLevelType w:val="hybridMultilevel"/>
    <w:tmpl w:val="25AA3E00"/>
    <w:lvl w:ilvl="0" w:tplc="4DD8C0B2">
      <w:start w:val="1"/>
      <w:numFmt w:val="decimal"/>
      <w:lvlText w:val="%1."/>
      <w:lvlJc w:val="left"/>
      <w:pPr>
        <w:tabs>
          <w:tab w:val="num" w:pos="2220"/>
        </w:tabs>
        <w:ind w:left="2220" w:hanging="13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8">
    <w:nsid w:val="75B577B0"/>
    <w:multiLevelType w:val="hybridMultilevel"/>
    <w:tmpl w:val="EF482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9504458"/>
    <w:multiLevelType w:val="hybridMultilevel"/>
    <w:tmpl w:val="7BC46D0C"/>
    <w:lvl w:ilvl="0" w:tplc="FA8216A2">
      <w:start w:val="1"/>
      <w:numFmt w:val="decimal"/>
      <w:lvlText w:val="%1."/>
      <w:lvlJc w:val="left"/>
      <w:pPr>
        <w:tabs>
          <w:tab w:val="num" w:pos="4275"/>
        </w:tabs>
        <w:ind w:left="4275" w:hanging="360"/>
      </w:pPr>
      <w:rPr>
        <w:rFonts w:cs="Times New Roman" w:hint="default"/>
      </w:rPr>
    </w:lvl>
    <w:lvl w:ilvl="1" w:tplc="69C8BA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7E985659"/>
    <w:multiLevelType w:val="hybridMultilevel"/>
    <w:tmpl w:val="9B6AAD44"/>
    <w:lvl w:ilvl="0" w:tplc="69C8BA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1"/>
  </w:num>
  <w:num w:numId="11">
    <w:abstractNumId w:val="5"/>
  </w:num>
  <w:num w:numId="12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2A5"/>
    <w:rsid w:val="000029C4"/>
    <w:rsid w:val="00002D1A"/>
    <w:rsid w:val="00003604"/>
    <w:rsid w:val="000041FE"/>
    <w:rsid w:val="00005137"/>
    <w:rsid w:val="00005210"/>
    <w:rsid w:val="000104A2"/>
    <w:rsid w:val="00011BC0"/>
    <w:rsid w:val="00016353"/>
    <w:rsid w:val="00020B5E"/>
    <w:rsid w:val="00025B1A"/>
    <w:rsid w:val="00027157"/>
    <w:rsid w:val="00032A21"/>
    <w:rsid w:val="000331AD"/>
    <w:rsid w:val="00035346"/>
    <w:rsid w:val="0003576E"/>
    <w:rsid w:val="00037EBF"/>
    <w:rsid w:val="0004102E"/>
    <w:rsid w:val="00045074"/>
    <w:rsid w:val="00046808"/>
    <w:rsid w:val="00047BB3"/>
    <w:rsid w:val="00052F75"/>
    <w:rsid w:val="000570B2"/>
    <w:rsid w:val="0005739C"/>
    <w:rsid w:val="0006031E"/>
    <w:rsid w:val="00061F68"/>
    <w:rsid w:val="00067CF8"/>
    <w:rsid w:val="00067FED"/>
    <w:rsid w:val="00071611"/>
    <w:rsid w:val="00076C6D"/>
    <w:rsid w:val="00077CC3"/>
    <w:rsid w:val="0008011C"/>
    <w:rsid w:val="00080E8F"/>
    <w:rsid w:val="00084F82"/>
    <w:rsid w:val="00085FC8"/>
    <w:rsid w:val="000905C6"/>
    <w:rsid w:val="00093DE1"/>
    <w:rsid w:val="000964E4"/>
    <w:rsid w:val="00096998"/>
    <w:rsid w:val="000A1C08"/>
    <w:rsid w:val="000A26A7"/>
    <w:rsid w:val="000A3C7C"/>
    <w:rsid w:val="000B16B1"/>
    <w:rsid w:val="000B2B83"/>
    <w:rsid w:val="000B55E7"/>
    <w:rsid w:val="000B5A48"/>
    <w:rsid w:val="000C2EC1"/>
    <w:rsid w:val="000C373E"/>
    <w:rsid w:val="000D4F69"/>
    <w:rsid w:val="000E2460"/>
    <w:rsid w:val="000E4364"/>
    <w:rsid w:val="000E5EA0"/>
    <w:rsid w:val="000E6FB6"/>
    <w:rsid w:val="000E71EE"/>
    <w:rsid w:val="000F2D56"/>
    <w:rsid w:val="000F3C6E"/>
    <w:rsid w:val="000F3FEE"/>
    <w:rsid w:val="000F6C0E"/>
    <w:rsid w:val="000F7689"/>
    <w:rsid w:val="000F76BB"/>
    <w:rsid w:val="001004E8"/>
    <w:rsid w:val="00100FD7"/>
    <w:rsid w:val="00102175"/>
    <w:rsid w:val="001034E0"/>
    <w:rsid w:val="00106873"/>
    <w:rsid w:val="00106CDC"/>
    <w:rsid w:val="001077BA"/>
    <w:rsid w:val="0011266A"/>
    <w:rsid w:val="0012654A"/>
    <w:rsid w:val="00126EB2"/>
    <w:rsid w:val="00135CC6"/>
    <w:rsid w:val="00136232"/>
    <w:rsid w:val="00137D81"/>
    <w:rsid w:val="00141710"/>
    <w:rsid w:val="00144233"/>
    <w:rsid w:val="00145B82"/>
    <w:rsid w:val="00146741"/>
    <w:rsid w:val="0015023B"/>
    <w:rsid w:val="001517BD"/>
    <w:rsid w:val="001572FC"/>
    <w:rsid w:val="001650E3"/>
    <w:rsid w:val="00165105"/>
    <w:rsid w:val="001654BF"/>
    <w:rsid w:val="00166842"/>
    <w:rsid w:val="00173190"/>
    <w:rsid w:val="00173F30"/>
    <w:rsid w:val="00175D36"/>
    <w:rsid w:val="00177AED"/>
    <w:rsid w:val="001824EB"/>
    <w:rsid w:val="00182F5E"/>
    <w:rsid w:val="00184DD2"/>
    <w:rsid w:val="0018569E"/>
    <w:rsid w:val="00187248"/>
    <w:rsid w:val="001918BD"/>
    <w:rsid w:val="00192CF5"/>
    <w:rsid w:val="0019733C"/>
    <w:rsid w:val="001B1C36"/>
    <w:rsid w:val="001B7D70"/>
    <w:rsid w:val="001C09EB"/>
    <w:rsid w:val="001D1DAA"/>
    <w:rsid w:val="001D5252"/>
    <w:rsid w:val="001D7615"/>
    <w:rsid w:val="001E2AE6"/>
    <w:rsid w:val="001E2DE0"/>
    <w:rsid w:val="001E467F"/>
    <w:rsid w:val="001F1AD3"/>
    <w:rsid w:val="001F1EAE"/>
    <w:rsid w:val="001F5AD7"/>
    <w:rsid w:val="001F6385"/>
    <w:rsid w:val="0020280D"/>
    <w:rsid w:val="00207619"/>
    <w:rsid w:val="002179E6"/>
    <w:rsid w:val="00222043"/>
    <w:rsid w:val="00224AAF"/>
    <w:rsid w:val="00225913"/>
    <w:rsid w:val="00227CD6"/>
    <w:rsid w:val="00231174"/>
    <w:rsid w:val="002329A1"/>
    <w:rsid w:val="00232DD1"/>
    <w:rsid w:val="00233D4A"/>
    <w:rsid w:val="0023479B"/>
    <w:rsid w:val="0023707A"/>
    <w:rsid w:val="002372E9"/>
    <w:rsid w:val="002375A0"/>
    <w:rsid w:val="002439DA"/>
    <w:rsid w:val="00250A16"/>
    <w:rsid w:val="002533C7"/>
    <w:rsid w:val="002542CE"/>
    <w:rsid w:val="0026142E"/>
    <w:rsid w:val="00263337"/>
    <w:rsid w:val="00267B09"/>
    <w:rsid w:val="002738F1"/>
    <w:rsid w:val="00275353"/>
    <w:rsid w:val="00275877"/>
    <w:rsid w:val="00275F20"/>
    <w:rsid w:val="00283D33"/>
    <w:rsid w:val="0028489D"/>
    <w:rsid w:val="00287118"/>
    <w:rsid w:val="0029113D"/>
    <w:rsid w:val="0029553D"/>
    <w:rsid w:val="00296432"/>
    <w:rsid w:val="002968A5"/>
    <w:rsid w:val="00296B92"/>
    <w:rsid w:val="002A056A"/>
    <w:rsid w:val="002A48FA"/>
    <w:rsid w:val="002B02D6"/>
    <w:rsid w:val="002B3322"/>
    <w:rsid w:val="002C01A7"/>
    <w:rsid w:val="002C17B0"/>
    <w:rsid w:val="002C258F"/>
    <w:rsid w:val="002C304C"/>
    <w:rsid w:val="002C3D3C"/>
    <w:rsid w:val="002C5891"/>
    <w:rsid w:val="002D2FB8"/>
    <w:rsid w:val="002D7734"/>
    <w:rsid w:val="002E3070"/>
    <w:rsid w:val="002E7169"/>
    <w:rsid w:val="002E796D"/>
    <w:rsid w:val="003000DF"/>
    <w:rsid w:val="00300B5D"/>
    <w:rsid w:val="00302076"/>
    <w:rsid w:val="003023B4"/>
    <w:rsid w:val="003028DD"/>
    <w:rsid w:val="00306F6D"/>
    <w:rsid w:val="00310CC5"/>
    <w:rsid w:val="003120AF"/>
    <w:rsid w:val="0031572F"/>
    <w:rsid w:val="00323549"/>
    <w:rsid w:val="003307A9"/>
    <w:rsid w:val="0033573D"/>
    <w:rsid w:val="003409B0"/>
    <w:rsid w:val="003423FD"/>
    <w:rsid w:val="00345FED"/>
    <w:rsid w:val="00346AAC"/>
    <w:rsid w:val="00347FEE"/>
    <w:rsid w:val="00351F58"/>
    <w:rsid w:val="0035264A"/>
    <w:rsid w:val="00354C9E"/>
    <w:rsid w:val="003560CE"/>
    <w:rsid w:val="00362F72"/>
    <w:rsid w:val="00363451"/>
    <w:rsid w:val="00364C28"/>
    <w:rsid w:val="00365048"/>
    <w:rsid w:val="00373228"/>
    <w:rsid w:val="003838A5"/>
    <w:rsid w:val="003915BB"/>
    <w:rsid w:val="00391D7D"/>
    <w:rsid w:val="00396AC0"/>
    <w:rsid w:val="003A1413"/>
    <w:rsid w:val="003A3577"/>
    <w:rsid w:val="003A45B3"/>
    <w:rsid w:val="003A6614"/>
    <w:rsid w:val="003B2130"/>
    <w:rsid w:val="003B3A2F"/>
    <w:rsid w:val="003B7C19"/>
    <w:rsid w:val="003C6A59"/>
    <w:rsid w:val="003C722E"/>
    <w:rsid w:val="003E5BFF"/>
    <w:rsid w:val="003F4245"/>
    <w:rsid w:val="003F6DA8"/>
    <w:rsid w:val="00400062"/>
    <w:rsid w:val="004015C3"/>
    <w:rsid w:val="00417E63"/>
    <w:rsid w:val="00420F3E"/>
    <w:rsid w:val="00422F87"/>
    <w:rsid w:val="00424B5B"/>
    <w:rsid w:val="00425134"/>
    <w:rsid w:val="0042547B"/>
    <w:rsid w:val="00425AFF"/>
    <w:rsid w:val="00426C9F"/>
    <w:rsid w:val="004311B4"/>
    <w:rsid w:val="0043555C"/>
    <w:rsid w:val="004355D0"/>
    <w:rsid w:val="00445B32"/>
    <w:rsid w:val="00465A0F"/>
    <w:rsid w:val="00467CDC"/>
    <w:rsid w:val="00470346"/>
    <w:rsid w:val="0047054A"/>
    <w:rsid w:val="00473B40"/>
    <w:rsid w:val="00475F9F"/>
    <w:rsid w:val="00476F5C"/>
    <w:rsid w:val="00477DD5"/>
    <w:rsid w:val="0048115B"/>
    <w:rsid w:val="0048749B"/>
    <w:rsid w:val="00491707"/>
    <w:rsid w:val="00494B38"/>
    <w:rsid w:val="00495BE3"/>
    <w:rsid w:val="0049657A"/>
    <w:rsid w:val="0049788B"/>
    <w:rsid w:val="004A0CC4"/>
    <w:rsid w:val="004A3376"/>
    <w:rsid w:val="004B57C7"/>
    <w:rsid w:val="004B753C"/>
    <w:rsid w:val="004C003A"/>
    <w:rsid w:val="004C02A7"/>
    <w:rsid w:val="004C3E2A"/>
    <w:rsid w:val="004C46AE"/>
    <w:rsid w:val="004D0EDC"/>
    <w:rsid w:val="004D5F7F"/>
    <w:rsid w:val="004D7F9B"/>
    <w:rsid w:val="004E32B3"/>
    <w:rsid w:val="004F071B"/>
    <w:rsid w:val="004F1E64"/>
    <w:rsid w:val="004F6BD3"/>
    <w:rsid w:val="00500F9C"/>
    <w:rsid w:val="00501106"/>
    <w:rsid w:val="00505333"/>
    <w:rsid w:val="005074E7"/>
    <w:rsid w:val="0051078E"/>
    <w:rsid w:val="00511834"/>
    <w:rsid w:val="00517AFF"/>
    <w:rsid w:val="005203B0"/>
    <w:rsid w:val="005206D3"/>
    <w:rsid w:val="005213CE"/>
    <w:rsid w:val="0052274C"/>
    <w:rsid w:val="005327FB"/>
    <w:rsid w:val="00532932"/>
    <w:rsid w:val="00532DBA"/>
    <w:rsid w:val="00532F2F"/>
    <w:rsid w:val="00533FA8"/>
    <w:rsid w:val="005366C1"/>
    <w:rsid w:val="005379B3"/>
    <w:rsid w:val="00542A7E"/>
    <w:rsid w:val="0054340B"/>
    <w:rsid w:val="00547DC7"/>
    <w:rsid w:val="00553337"/>
    <w:rsid w:val="0056300F"/>
    <w:rsid w:val="00563898"/>
    <w:rsid w:val="00570950"/>
    <w:rsid w:val="00570FCB"/>
    <w:rsid w:val="00572591"/>
    <w:rsid w:val="00572BA4"/>
    <w:rsid w:val="00574F17"/>
    <w:rsid w:val="005756E6"/>
    <w:rsid w:val="005757EC"/>
    <w:rsid w:val="00576DFC"/>
    <w:rsid w:val="005773ED"/>
    <w:rsid w:val="00577706"/>
    <w:rsid w:val="00583076"/>
    <w:rsid w:val="00593C5C"/>
    <w:rsid w:val="005963F0"/>
    <w:rsid w:val="005A313F"/>
    <w:rsid w:val="005A31C4"/>
    <w:rsid w:val="005B1D04"/>
    <w:rsid w:val="005B2217"/>
    <w:rsid w:val="005B572A"/>
    <w:rsid w:val="005B7AE4"/>
    <w:rsid w:val="005C0F57"/>
    <w:rsid w:val="005C1EF0"/>
    <w:rsid w:val="005C3D3A"/>
    <w:rsid w:val="005C55B4"/>
    <w:rsid w:val="005C7648"/>
    <w:rsid w:val="005D05DD"/>
    <w:rsid w:val="005D187A"/>
    <w:rsid w:val="005D2F90"/>
    <w:rsid w:val="005D4976"/>
    <w:rsid w:val="005E09C1"/>
    <w:rsid w:val="005E12A1"/>
    <w:rsid w:val="005E4958"/>
    <w:rsid w:val="005E6698"/>
    <w:rsid w:val="005F255E"/>
    <w:rsid w:val="005F6131"/>
    <w:rsid w:val="005F7CFF"/>
    <w:rsid w:val="005F7D7C"/>
    <w:rsid w:val="00600821"/>
    <w:rsid w:val="00600A20"/>
    <w:rsid w:val="00600EB7"/>
    <w:rsid w:val="00605D7C"/>
    <w:rsid w:val="00610910"/>
    <w:rsid w:val="00621281"/>
    <w:rsid w:val="00630370"/>
    <w:rsid w:val="00637EC1"/>
    <w:rsid w:val="00653079"/>
    <w:rsid w:val="0065554F"/>
    <w:rsid w:val="0065591A"/>
    <w:rsid w:val="00656850"/>
    <w:rsid w:val="0065795C"/>
    <w:rsid w:val="006629FB"/>
    <w:rsid w:val="00663478"/>
    <w:rsid w:val="00663561"/>
    <w:rsid w:val="00680663"/>
    <w:rsid w:val="00682CE5"/>
    <w:rsid w:val="006842A4"/>
    <w:rsid w:val="00684D62"/>
    <w:rsid w:val="00690039"/>
    <w:rsid w:val="00693405"/>
    <w:rsid w:val="0069524B"/>
    <w:rsid w:val="006A54DF"/>
    <w:rsid w:val="006A6205"/>
    <w:rsid w:val="006B11D9"/>
    <w:rsid w:val="006B3580"/>
    <w:rsid w:val="006C2602"/>
    <w:rsid w:val="006D36F5"/>
    <w:rsid w:val="006D4791"/>
    <w:rsid w:val="006E1F96"/>
    <w:rsid w:val="006E35D0"/>
    <w:rsid w:val="006E3BD8"/>
    <w:rsid w:val="006E464A"/>
    <w:rsid w:val="006E5F87"/>
    <w:rsid w:val="006F0272"/>
    <w:rsid w:val="006F5F19"/>
    <w:rsid w:val="006F6C3D"/>
    <w:rsid w:val="0070375D"/>
    <w:rsid w:val="00703D28"/>
    <w:rsid w:val="00705DF9"/>
    <w:rsid w:val="007128F3"/>
    <w:rsid w:val="00715259"/>
    <w:rsid w:val="00722E32"/>
    <w:rsid w:val="00725CF8"/>
    <w:rsid w:val="007300A2"/>
    <w:rsid w:val="00733777"/>
    <w:rsid w:val="00734FC4"/>
    <w:rsid w:val="00735CA9"/>
    <w:rsid w:val="007411FC"/>
    <w:rsid w:val="007428CD"/>
    <w:rsid w:val="00751F82"/>
    <w:rsid w:val="007529FB"/>
    <w:rsid w:val="00753AD8"/>
    <w:rsid w:val="00754620"/>
    <w:rsid w:val="00754D4E"/>
    <w:rsid w:val="00754E71"/>
    <w:rsid w:val="00756CD6"/>
    <w:rsid w:val="00757A81"/>
    <w:rsid w:val="00762B1E"/>
    <w:rsid w:val="00764D6A"/>
    <w:rsid w:val="00765A2F"/>
    <w:rsid w:val="00767EB0"/>
    <w:rsid w:val="00774FFB"/>
    <w:rsid w:val="00775E97"/>
    <w:rsid w:val="0077790A"/>
    <w:rsid w:val="00782555"/>
    <w:rsid w:val="00784B9C"/>
    <w:rsid w:val="00786E4E"/>
    <w:rsid w:val="0079242B"/>
    <w:rsid w:val="0079432E"/>
    <w:rsid w:val="007A0D26"/>
    <w:rsid w:val="007B0FCE"/>
    <w:rsid w:val="007B1A97"/>
    <w:rsid w:val="007B283C"/>
    <w:rsid w:val="007B49C3"/>
    <w:rsid w:val="007C2354"/>
    <w:rsid w:val="007C3852"/>
    <w:rsid w:val="007D741E"/>
    <w:rsid w:val="007E0113"/>
    <w:rsid w:val="007E59AC"/>
    <w:rsid w:val="007E6E25"/>
    <w:rsid w:val="007E7B63"/>
    <w:rsid w:val="007F2AA2"/>
    <w:rsid w:val="007F331E"/>
    <w:rsid w:val="007F3706"/>
    <w:rsid w:val="007F6760"/>
    <w:rsid w:val="0080391F"/>
    <w:rsid w:val="00804CA0"/>
    <w:rsid w:val="00813365"/>
    <w:rsid w:val="00817729"/>
    <w:rsid w:val="00817D57"/>
    <w:rsid w:val="008275FB"/>
    <w:rsid w:val="00837C7A"/>
    <w:rsid w:val="008410A0"/>
    <w:rsid w:val="00847D8B"/>
    <w:rsid w:val="008508AF"/>
    <w:rsid w:val="00851D41"/>
    <w:rsid w:val="00851E50"/>
    <w:rsid w:val="00852DB3"/>
    <w:rsid w:val="00855D02"/>
    <w:rsid w:val="00865931"/>
    <w:rsid w:val="0087179E"/>
    <w:rsid w:val="008723AC"/>
    <w:rsid w:val="008743E8"/>
    <w:rsid w:val="0088121F"/>
    <w:rsid w:val="00892F0F"/>
    <w:rsid w:val="00893402"/>
    <w:rsid w:val="008937C6"/>
    <w:rsid w:val="008946AE"/>
    <w:rsid w:val="008A5CAC"/>
    <w:rsid w:val="008B01F4"/>
    <w:rsid w:val="008C5A40"/>
    <w:rsid w:val="008C6B18"/>
    <w:rsid w:val="008D049F"/>
    <w:rsid w:val="008D6899"/>
    <w:rsid w:val="008E1852"/>
    <w:rsid w:val="008E1F56"/>
    <w:rsid w:val="008E6E06"/>
    <w:rsid w:val="008F0BBC"/>
    <w:rsid w:val="008F1F52"/>
    <w:rsid w:val="008F3C0A"/>
    <w:rsid w:val="008F662F"/>
    <w:rsid w:val="0090203F"/>
    <w:rsid w:val="009028BD"/>
    <w:rsid w:val="009038FE"/>
    <w:rsid w:val="00903B93"/>
    <w:rsid w:val="00904FCC"/>
    <w:rsid w:val="009060F4"/>
    <w:rsid w:val="009119B7"/>
    <w:rsid w:val="00913F44"/>
    <w:rsid w:val="009148D2"/>
    <w:rsid w:val="00916F2D"/>
    <w:rsid w:val="009201BE"/>
    <w:rsid w:val="009266AD"/>
    <w:rsid w:val="00935765"/>
    <w:rsid w:val="00935AB0"/>
    <w:rsid w:val="0094473A"/>
    <w:rsid w:val="00945A77"/>
    <w:rsid w:val="00946C85"/>
    <w:rsid w:val="00954657"/>
    <w:rsid w:val="0095489F"/>
    <w:rsid w:val="00955157"/>
    <w:rsid w:val="00956C33"/>
    <w:rsid w:val="00961181"/>
    <w:rsid w:val="0096284D"/>
    <w:rsid w:val="00963D05"/>
    <w:rsid w:val="00966643"/>
    <w:rsid w:val="00967B37"/>
    <w:rsid w:val="00976D1B"/>
    <w:rsid w:val="00977191"/>
    <w:rsid w:val="009850F5"/>
    <w:rsid w:val="00985EF7"/>
    <w:rsid w:val="009862CE"/>
    <w:rsid w:val="00986FA4"/>
    <w:rsid w:val="00991FB3"/>
    <w:rsid w:val="009A0DCE"/>
    <w:rsid w:val="009A15B9"/>
    <w:rsid w:val="009A19EC"/>
    <w:rsid w:val="009A2D37"/>
    <w:rsid w:val="009A65A3"/>
    <w:rsid w:val="009A71BC"/>
    <w:rsid w:val="009B100D"/>
    <w:rsid w:val="009B241F"/>
    <w:rsid w:val="009B3A0E"/>
    <w:rsid w:val="009B42F8"/>
    <w:rsid w:val="009B4E42"/>
    <w:rsid w:val="009C4F9C"/>
    <w:rsid w:val="009C5277"/>
    <w:rsid w:val="009C7A75"/>
    <w:rsid w:val="009E11D9"/>
    <w:rsid w:val="009F0996"/>
    <w:rsid w:val="009F22BD"/>
    <w:rsid w:val="009F4CBF"/>
    <w:rsid w:val="00A04972"/>
    <w:rsid w:val="00A0706A"/>
    <w:rsid w:val="00A115B8"/>
    <w:rsid w:val="00A12950"/>
    <w:rsid w:val="00A14D70"/>
    <w:rsid w:val="00A15917"/>
    <w:rsid w:val="00A16079"/>
    <w:rsid w:val="00A164ED"/>
    <w:rsid w:val="00A23067"/>
    <w:rsid w:val="00A263F0"/>
    <w:rsid w:val="00A26A8A"/>
    <w:rsid w:val="00A30281"/>
    <w:rsid w:val="00A32CA4"/>
    <w:rsid w:val="00A3562B"/>
    <w:rsid w:val="00A35D07"/>
    <w:rsid w:val="00A412D6"/>
    <w:rsid w:val="00A45BC5"/>
    <w:rsid w:val="00A5545C"/>
    <w:rsid w:val="00A5552A"/>
    <w:rsid w:val="00A614A7"/>
    <w:rsid w:val="00A6548E"/>
    <w:rsid w:val="00A65BFD"/>
    <w:rsid w:val="00A6684E"/>
    <w:rsid w:val="00A67620"/>
    <w:rsid w:val="00A728CD"/>
    <w:rsid w:val="00A72B5C"/>
    <w:rsid w:val="00A731B9"/>
    <w:rsid w:val="00A73438"/>
    <w:rsid w:val="00A7763F"/>
    <w:rsid w:val="00A83D85"/>
    <w:rsid w:val="00A900CA"/>
    <w:rsid w:val="00A90523"/>
    <w:rsid w:val="00A928C9"/>
    <w:rsid w:val="00A93601"/>
    <w:rsid w:val="00A94B51"/>
    <w:rsid w:val="00A96027"/>
    <w:rsid w:val="00A9703D"/>
    <w:rsid w:val="00AA74DD"/>
    <w:rsid w:val="00AB2CAC"/>
    <w:rsid w:val="00AB392D"/>
    <w:rsid w:val="00AB42C5"/>
    <w:rsid w:val="00AB4765"/>
    <w:rsid w:val="00AC30D1"/>
    <w:rsid w:val="00AC591F"/>
    <w:rsid w:val="00AC6ECE"/>
    <w:rsid w:val="00AC7B82"/>
    <w:rsid w:val="00AD3337"/>
    <w:rsid w:val="00AD3447"/>
    <w:rsid w:val="00AE321A"/>
    <w:rsid w:val="00AF25BA"/>
    <w:rsid w:val="00AF27E1"/>
    <w:rsid w:val="00B042B8"/>
    <w:rsid w:val="00B0531A"/>
    <w:rsid w:val="00B13A43"/>
    <w:rsid w:val="00B15021"/>
    <w:rsid w:val="00B21CD3"/>
    <w:rsid w:val="00B24849"/>
    <w:rsid w:val="00B260BD"/>
    <w:rsid w:val="00B273E8"/>
    <w:rsid w:val="00B302DE"/>
    <w:rsid w:val="00B31F72"/>
    <w:rsid w:val="00B335D7"/>
    <w:rsid w:val="00B3424B"/>
    <w:rsid w:val="00B345F3"/>
    <w:rsid w:val="00B43605"/>
    <w:rsid w:val="00B44E24"/>
    <w:rsid w:val="00B56B82"/>
    <w:rsid w:val="00B61A12"/>
    <w:rsid w:val="00B63E97"/>
    <w:rsid w:val="00B65D4A"/>
    <w:rsid w:val="00B679F0"/>
    <w:rsid w:val="00B67D68"/>
    <w:rsid w:val="00B7024F"/>
    <w:rsid w:val="00B72735"/>
    <w:rsid w:val="00B737D5"/>
    <w:rsid w:val="00B7554B"/>
    <w:rsid w:val="00B77188"/>
    <w:rsid w:val="00B80256"/>
    <w:rsid w:val="00B8224F"/>
    <w:rsid w:val="00B868AD"/>
    <w:rsid w:val="00B92E0E"/>
    <w:rsid w:val="00B932FE"/>
    <w:rsid w:val="00B93505"/>
    <w:rsid w:val="00B943CF"/>
    <w:rsid w:val="00BA4CF0"/>
    <w:rsid w:val="00BA5630"/>
    <w:rsid w:val="00BA6C29"/>
    <w:rsid w:val="00BB0EEB"/>
    <w:rsid w:val="00BB2329"/>
    <w:rsid w:val="00BB319C"/>
    <w:rsid w:val="00BC1689"/>
    <w:rsid w:val="00BC3D4A"/>
    <w:rsid w:val="00BC56B0"/>
    <w:rsid w:val="00BC6922"/>
    <w:rsid w:val="00BD07F8"/>
    <w:rsid w:val="00BD10A8"/>
    <w:rsid w:val="00BD26D5"/>
    <w:rsid w:val="00BD2908"/>
    <w:rsid w:val="00BD34FD"/>
    <w:rsid w:val="00BD3ABA"/>
    <w:rsid w:val="00BD3E1F"/>
    <w:rsid w:val="00BE01F7"/>
    <w:rsid w:val="00BE15DF"/>
    <w:rsid w:val="00BE2FD7"/>
    <w:rsid w:val="00BE31CC"/>
    <w:rsid w:val="00BE529F"/>
    <w:rsid w:val="00BE6C9E"/>
    <w:rsid w:val="00BF1B46"/>
    <w:rsid w:val="00BF1C52"/>
    <w:rsid w:val="00BF2E7E"/>
    <w:rsid w:val="00BF430B"/>
    <w:rsid w:val="00C051B9"/>
    <w:rsid w:val="00C21333"/>
    <w:rsid w:val="00C21462"/>
    <w:rsid w:val="00C237A2"/>
    <w:rsid w:val="00C30FFD"/>
    <w:rsid w:val="00C33427"/>
    <w:rsid w:val="00C35CA4"/>
    <w:rsid w:val="00C37628"/>
    <w:rsid w:val="00C41BA6"/>
    <w:rsid w:val="00C42B11"/>
    <w:rsid w:val="00C44484"/>
    <w:rsid w:val="00C44C4F"/>
    <w:rsid w:val="00C51DE5"/>
    <w:rsid w:val="00C56431"/>
    <w:rsid w:val="00C601FA"/>
    <w:rsid w:val="00C60FA9"/>
    <w:rsid w:val="00C639A6"/>
    <w:rsid w:val="00C63FF1"/>
    <w:rsid w:val="00C665CF"/>
    <w:rsid w:val="00C706E5"/>
    <w:rsid w:val="00C73F1B"/>
    <w:rsid w:val="00C768D7"/>
    <w:rsid w:val="00C80F90"/>
    <w:rsid w:val="00C9198E"/>
    <w:rsid w:val="00C94CD5"/>
    <w:rsid w:val="00CA0823"/>
    <w:rsid w:val="00CA1D39"/>
    <w:rsid w:val="00CA2231"/>
    <w:rsid w:val="00CB1955"/>
    <w:rsid w:val="00CB63EA"/>
    <w:rsid w:val="00CB671D"/>
    <w:rsid w:val="00CC1AA6"/>
    <w:rsid w:val="00CD036A"/>
    <w:rsid w:val="00CD0AED"/>
    <w:rsid w:val="00CD5A40"/>
    <w:rsid w:val="00CD62EE"/>
    <w:rsid w:val="00CD6999"/>
    <w:rsid w:val="00CE072A"/>
    <w:rsid w:val="00CE09E3"/>
    <w:rsid w:val="00CE5513"/>
    <w:rsid w:val="00CF4064"/>
    <w:rsid w:val="00CF75ED"/>
    <w:rsid w:val="00D25D92"/>
    <w:rsid w:val="00D30A5E"/>
    <w:rsid w:val="00D40775"/>
    <w:rsid w:val="00D43B50"/>
    <w:rsid w:val="00D44122"/>
    <w:rsid w:val="00D45948"/>
    <w:rsid w:val="00D51CB7"/>
    <w:rsid w:val="00D51F27"/>
    <w:rsid w:val="00D5464E"/>
    <w:rsid w:val="00D54773"/>
    <w:rsid w:val="00D56860"/>
    <w:rsid w:val="00D61CFE"/>
    <w:rsid w:val="00D628BA"/>
    <w:rsid w:val="00D6308A"/>
    <w:rsid w:val="00D70965"/>
    <w:rsid w:val="00D73F32"/>
    <w:rsid w:val="00D75977"/>
    <w:rsid w:val="00D76B9E"/>
    <w:rsid w:val="00D77936"/>
    <w:rsid w:val="00D77A48"/>
    <w:rsid w:val="00D819F2"/>
    <w:rsid w:val="00D82317"/>
    <w:rsid w:val="00D87C10"/>
    <w:rsid w:val="00D91722"/>
    <w:rsid w:val="00D91F57"/>
    <w:rsid w:val="00D97E52"/>
    <w:rsid w:val="00DA513A"/>
    <w:rsid w:val="00DB0F59"/>
    <w:rsid w:val="00DB1E3E"/>
    <w:rsid w:val="00DC01AC"/>
    <w:rsid w:val="00DC2441"/>
    <w:rsid w:val="00DC449F"/>
    <w:rsid w:val="00DC4614"/>
    <w:rsid w:val="00DC564F"/>
    <w:rsid w:val="00DC5E3C"/>
    <w:rsid w:val="00DC5E46"/>
    <w:rsid w:val="00DD4C07"/>
    <w:rsid w:val="00DD641B"/>
    <w:rsid w:val="00DD78D6"/>
    <w:rsid w:val="00DE0E33"/>
    <w:rsid w:val="00DE3F49"/>
    <w:rsid w:val="00DE7875"/>
    <w:rsid w:val="00DE7A00"/>
    <w:rsid w:val="00DF1BAA"/>
    <w:rsid w:val="00DF4CC2"/>
    <w:rsid w:val="00E012D9"/>
    <w:rsid w:val="00E026AE"/>
    <w:rsid w:val="00E07510"/>
    <w:rsid w:val="00E10401"/>
    <w:rsid w:val="00E11291"/>
    <w:rsid w:val="00E15FF2"/>
    <w:rsid w:val="00E16340"/>
    <w:rsid w:val="00E24370"/>
    <w:rsid w:val="00E24DBE"/>
    <w:rsid w:val="00E24E88"/>
    <w:rsid w:val="00E2629B"/>
    <w:rsid w:val="00E2781C"/>
    <w:rsid w:val="00E3027B"/>
    <w:rsid w:val="00E32FF4"/>
    <w:rsid w:val="00E41A43"/>
    <w:rsid w:val="00E42EB4"/>
    <w:rsid w:val="00E44BB5"/>
    <w:rsid w:val="00E506FF"/>
    <w:rsid w:val="00E53C98"/>
    <w:rsid w:val="00E55AEF"/>
    <w:rsid w:val="00E63561"/>
    <w:rsid w:val="00E707EF"/>
    <w:rsid w:val="00E7769E"/>
    <w:rsid w:val="00E80079"/>
    <w:rsid w:val="00E81427"/>
    <w:rsid w:val="00E82293"/>
    <w:rsid w:val="00E84095"/>
    <w:rsid w:val="00E86AC9"/>
    <w:rsid w:val="00E90CD0"/>
    <w:rsid w:val="00E91150"/>
    <w:rsid w:val="00E95A44"/>
    <w:rsid w:val="00E95C49"/>
    <w:rsid w:val="00EA032D"/>
    <w:rsid w:val="00EA06EB"/>
    <w:rsid w:val="00EA7585"/>
    <w:rsid w:val="00EB1C9E"/>
    <w:rsid w:val="00EB4268"/>
    <w:rsid w:val="00EB65FE"/>
    <w:rsid w:val="00EB6CEB"/>
    <w:rsid w:val="00EC00DE"/>
    <w:rsid w:val="00EC1E38"/>
    <w:rsid w:val="00EC5720"/>
    <w:rsid w:val="00ED35C3"/>
    <w:rsid w:val="00ED3B9F"/>
    <w:rsid w:val="00ED3DBA"/>
    <w:rsid w:val="00ED4B09"/>
    <w:rsid w:val="00ED5BBD"/>
    <w:rsid w:val="00ED725E"/>
    <w:rsid w:val="00EE517C"/>
    <w:rsid w:val="00EF50FF"/>
    <w:rsid w:val="00F028F3"/>
    <w:rsid w:val="00F037DB"/>
    <w:rsid w:val="00F04AD6"/>
    <w:rsid w:val="00F05C06"/>
    <w:rsid w:val="00F152CC"/>
    <w:rsid w:val="00F15FAA"/>
    <w:rsid w:val="00F172D5"/>
    <w:rsid w:val="00F26EE8"/>
    <w:rsid w:val="00F2798E"/>
    <w:rsid w:val="00F312A5"/>
    <w:rsid w:val="00F3140B"/>
    <w:rsid w:val="00F327DC"/>
    <w:rsid w:val="00F50FBC"/>
    <w:rsid w:val="00F615E6"/>
    <w:rsid w:val="00F61CF5"/>
    <w:rsid w:val="00F6356C"/>
    <w:rsid w:val="00F656BA"/>
    <w:rsid w:val="00F66797"/>
    <w:rsid w:val="00F66D5C"/>
    <w:rsid w:val="00F70E06"/>
    <w:rsid w:val="00F72A78"/>
    <w:rsid w:val="00F76669"/>
    <w:rsid w:val="00F7761D"/>
    <w:rsid w:val="00F82DC2"/>
    <w:rsid w:val="00F864DE"/>
    <w:rsid w:val="00F9723D"/>
    <w:rsid w:val="00FA13BC"/>
    <w:rsid w:val="00FA2811"/>
    <w:rsid w:val="00FA2BE5"/>
    <w:rsid w:val="00FA455E"/>
    <w:rsid w:val="00FA4F29"/>
    <w:rsid w:val="00FA5292"/>
    <w:rsid w:val="00FA7C4D"/>
    <w:rsid w:val="00FB06C8"/>
    <w:rsid w:val="00FB1049"/>
    <w:rsid w:val="00FC0901"/>
    <w:rsid w:val="00FC36D9"/>
    <w:rsid w:val="00FD453A"/>
    <w:rsid w:val="00FE4912"/>
    <w:rsid w:val="00FE5335"/>
    <w:rsid w:val="00FE6922"/>
    <w:rsid w:val="00FE7ED6"/>
    <w:rsid w:val="00FF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B9"/>
    <w:pPr>
      <w:widowControl w:val="0"/>
    </w:pPr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731B9"/>
    <w:pPr>
      <w:keepNext/>
      <w:widowControl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B13A43"/>
    <w:pPr>
      <w:keepNext/>
      <w:keepLines/>
      <w:widowControl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240" w:lineRule="atLeast"/>
      <w:jc w:val="center"/>
      <w:textAlignment w:val="baseline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3307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1B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41B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41BA6"/>
    <w:rPr>
      <w:rFonts w:ascii="Calibri" w:hAnsi="Calibri" w:cs="Times New Roman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5E495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13A43"/>
    <w:pPr>
      <w:widowControl/>
      <w:spacing w:after="6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F50FBC"/>
    <w:pPr>
      <w:widowControl/>
      <w:tabs>
        <w:tab w:val="center" w:pos="4677"/>
        <w:tab w:val="right" w:pos="9355"/>
      </w:tabs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0FBC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50FBC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F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F7D7C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004E8"/>
    <w:pPr>
      <w:widowControl/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04E8"/>
    <w:rPr>
      <w:rFonts w:cs="Times New Roman"/>
    </w:rPr>
  </w:style>
  <w:style w:type="paragraph" w:customStyle="1" w:styleId="ConsPlusNormal">
    <w:name w:val="ConsPlusNormal"/>
    <w:uiPriority w:val="99"/>
    <w:rsid w:val="00011BC0"/>
    <w:pPr>
      <w:widowControl w:val="0"/>
      <w:autoSpaceDE w:val="0"/>
      <w:autoSpaceDN w:val="0"/>
    </w:pPr>
    <w:rPr>
      <w:rFonts w:cs="Calibri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D5252"/>
    <w:rPr>
      <w:rFonts w:cs="Times New Roman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BC56B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basedOn w:val="a"/>
    <w:uiPriority w:val="99"/>
    <w:rsid w:val="00BC56B0"/>
    <w:rPr>
      <w:color w:val="000000"/>
      <w:spacing w:val="-2"/>
      <w:w w:val="100"/>
      <w:position w:val="0"/>
      <w:lang w:val="ru-RU"/>
    </w:rPr>
  </w:style>
  <w:style w:type="paragraph" w:customStyle="1" w:styleId="3">
    <w:name w:val="Основной текст3"/>
    <w:basedOn w:val="Normal"/>
    <w:link w:val="a"/>
    <w:uiPriority w:val="99"/>
    <w:rsid w:val="00BC56B0"/>
    <w:pPr>
      <w:shd w:val="clear" w:color="auto" w:fill="FFFFFF"/>
      <w:spacing w:line="240" w:lineRule="atLeast"/>
    </w:pPr>
    <w:rPr>
      <w:spacing w:val="-1"/>
      <w:sz w:val="23"/>
      <w:szCs w:val="23"/>
      <w:lang w:eastAsia="en-US"/>
    </w:rPr>
  </w:style>
  <w:style w:type="character" w:customStyle="1" w:styleId="7">
    <w:name w:val="Основной текст + 7"/>
    <w:aliases w:val="5 pt,Полужирный,Интервал 0 pt"/>
    <w:basedOn w:val="a"/>
    <w:uiPriority w:val="99"/>
    <w:rsid w:val="00BC56B0"/>
    <w:rPr>
      <w:b/>
      <w:bCs/>
      <w:color w:val="000000"/>
      <w:spacing w:val="2"/>
      <w:w w:val="100"/>
      <w:position w:val="0"/>
      <w:sz w:val="15"/>
      <w:szCs w:val="15"/>
      <w:u w:val="none"/>
      <w:lang w:val="ru-RU"/>
    </w:rPr>
  </w:style>
  <w:style w:type="character" w:customStyle="1" w:styleId="1">
    <w:name w:val="Основной текст1"/>
    <w:basedOn w:val="a"/>
    <w:uiPriority w:val="99"/>
    <w:rsid w:val="00547DC7"/>
    <w:rPr>
      <w:color w:val="000000"/>
      <w:w w:val="100"/>
      <w:position w:val="0"/>
      <w:u w:val="none"/>
      <w:lang w:val="ru-RU"/>
    </w:rPr>
  </w:style>
  <w:style w:type="character" w:customStyle="1" w:styleId="10pt">
    <w:name w:val="Основной текст + 10 pt"/>
    <w:basedOn w:val="a"/>
    <w:uiPriority w:val="99"/>
    <w:rsid w:val="00547DC7"/>
    <w:rPr>
      <w:color w:val="000000"/>
      <w:w w:val="100"/>
      <w:position w:val="0"/>
      <w:sz w:val="20"/>
      <w:szCs w:val="20"/>
      <w:u w:val="none"/>
      <w:lang w:val="ru-RU"/>
    </w:rPr>
  </w:style>
  <w:style w:type="character" w:customStyle="1" w:styleId="2">
    <w:name w:val="Основной текст2"/>
    <w:basedOn w:val="a"/>
    <w:uiPriority w:val="99"/>
    <w:rsid w:val="00547DC7"/>
    <w:rPr>
      <w:color w:val="000000"/>
      <w:w w:val="100"/>
      <w:position w:val="0"/>
      <w:u w:val="none"/>
    </w:rPr>
  </w:style>
  <w:style w:type="paragraph" w:styleId="NoSpacing">
    <w:name w:val="No Spacing"/>
    <w:link w:val="NoSpacingChar"/>
    <w:uiPriority w:val="99"/>
    <w:qFormat/>
    <w:rsid w:val="006E1F96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E1F96"/>
    <w:rPr>
      <w:rFonts w:cs="Times New Roman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rsid w:val="00A731B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17">
    <w:name w:val="Font Style17"/>
    <w:basedOn w:val="DefaultParagraphFont"/>
    <w:uiPriority w:val="99"/>
    <w:rsid w:val="00A731B9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A731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iceouttxt4">
    <w:name w:val="iceouttxt4"/>
    <w:basedOn w:val="DefaultParagraphFont"/>
    <w:uiPriority w:val="99"/>
    <w:rsid w:val="00A731B9"/>
    <w:rPr>
      <w:rFonts w:ascii="Arial" w:hAnsi="Arial" w:cs="Arial"/>
      <w:color w:val="666666"/>
      <w:sz w:val="17"/>
      <w:szCs w:val="17"/>
    </w:rPr>
  </w:style>
  <w:style w:type="paragraph" w:customStyle="1" w:styleId="5">
    <w:name w:val="Знак5"/>
    <w:basedOn w:val="Normal"/>
    <w:uiPriority w:val="99"/>
    <w:rsid w:val="00A731B9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">
    <w:name w:val="S_Обычный в таблице"/>
    <w:basedOn w:val="Normal"/>
    <w:link w:val="S0"/>
    <w:uiPriority w:val="99"/>
    <w:rsid w:val="00A731B9"/>
    <w:pPr>
      <w:widowControl/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"/>
    <w:basedOn w:val="DefaultParagraphFont"/>
    <w:link w:val="S"/>
    <w:uiPriority w:val="99"/>
    <w:locked/>
    <w:rsid w:val="00A731B9"/>
    <w:rPr>
      <w:rFonts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Normal"/>
    <w:uiPriority w:val="99"/>
    <w:rsid w:val="00A731B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0">
    <w:name w:val="Основной"/>
    <w:basedOn w:val="Normal"/>
    <w:link w:val="a1"/>
    <w:uiPriority w:val="99"/>
    <w:rsid w:val="00A731B9"/>
    <w:pPr>
      <w:widowControl/>
      <w:spacing w:line="360" w:lineRule="auto"/>
      <w:ind w:firstLine="720"/>
      <w:jc w:val="both"/>
    </w:pPr>
    <w:rPr>
      <w:rFonts w:ascii="Calibri" w:hAnsi="Calibri"/>
      <w:sz w:val="28"/>
    </w:rPr>
  </w:style>
  <w:style w:type="character" w:customStyle="1" w:styleId="a1">
    <w:name w:val="Основной Знак"/>
    <w:link w:val="a0"/>
    <w:uiPriority w:val="99"/>
    <w:locked/>
    <w:rsid w:val="00A731B9"/>
    <w:rPr>
      <w:sz w:val="28"/>
    </w:rPr>
  </w:style>
  <w:style w:type="paragraph" w:styleId="BodyTextIndent3">
    <w:name w:val="Body Text Indent 3"/>
    <w:basedOn w:val="Normal"/>
    <w:link w:val="BodyTextIndent3Char"/>
    <w:uiPriority w:val="99"/>
    <w:rsid w:val="00A731B9"/>
    <w:pPr>
      <w:widowControl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41BA6"/>
    <w:rPr>
      <w:rFonts w:ascii="Times New Roman" w:hAnsi="Times New Roman" w:cs="Times New Roman"/>
      <w:sz w:val="16"/>
      <w:szCs w:val="16"/>
    </w:rPr>
  </w:style>
  <w:style w:type="paragraph" w:customStyle="1" w:styleId="a2">
    <w:name w:val="Обычный + по ширине"/>
    <w:basedOn w:val="Normal"/>
    <w:uiPriority w:val="99"/>
    <w:rsid w:val="00A731B9"/>
    <w:pPr>
      <w:widowControl/>
      <w:tabs>
        <w:tab w:val="left" w:pos="502"/>
      </w:tabs>
      <w:suppressAutoHyphens/>
      <w:spacing w:line="360" w:lineRule="auto"/>
      <w:ind w:right="140"/>
      <w:jc w:val="both"/>
    </w:pPr>
    <w:rPr>
      <w:sz w:val="28"/>
      <w:szCs w:val="24"/>
      <w:lang w:eastAsia="ar-SA"/>
    </w:rPr>
  </w:style>
  <w:style w:type="character" w:customStyle="1" w:styleId="Normal0">
    <w:name w:val="Normal Знак"/>
    <w:basedOn w:val="DefaultParagraphFont"/>
    <w:uiPriority w:val="99"/>
    <w:locked/>
    <w:rsid w:val="00A731B9"/>
    <w:rPr>
      <w:rFonts w:cs="Times New Roman"/>
      <w:snapToGrid w:val="0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A731B9"/>
    <w:pPr>
      <w:widowControl/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41BA6"/>
    <w:rPr>
      <w:rFonts w:ascii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AE321A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"/>
    <w:uiPriority w:val="99"/>
    <w:rsid w:val="00AE321A"/>
    <w:pPr>
      <w:widowControl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5">
    <w:name w:val="xl75"/>
    <w:basedOn w:val="Normal"/>
    <w:uiPriority w:val="99"/>
    <w:rsid w:val="00AE321A"/>
    <w:pPr>
      <w:widowControl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uiPriority w:val="99"/>
    <w:rsid w:val="00AE321A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86">
    <w:name w:val="xl86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87">
    <w:name w:val="xl87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88">
    <w:name w:val="xl88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"/>
    <w:uiPriority w:val="99"/>
    <w:rsid w:val="00AE321A"/>
    <w:pPr>
      <w:widowControl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uiPriority w:val="99"/>
    <w:rsid w:val="00AE321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uiPriority w:val="99"/>
    <w:rsid w:val="00AE321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Normal"/>
    <w:uiPriority w:val="99"/>
    <w:rsid w:val="00AE321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uiPriority w:val="99"/>
    <w:rsid w:val="00AE321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F82DC2"/>
    <w:rPr>
      <w:rFonts w:cs="Times New Roman"/>
      <w:b/>
      <w:bCs/>
    </w:rPr>
  </w:style>
  <w:style w:type="paragraph" w:customStyle="1" w:styleId="a3">
    <w:name w:val="Знак Знак Знак Знак Знак Знак Знак Знак Знак Знак"/>
    <w:basedOn w:val="Normal"/>
    <w:uiPriority w:val="99"/>
    <w:rsid w:val="00600821"/>
    <w:pPr>
      <w:widowControl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34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481</TotalTime>
  <Pages>2</Pages>
  <Words>259</Words>
  <Characters>1479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BASE</dc:creator>
  <cp:keywords/>
  <dc:description/>
  <cp:lastModifiedBy>Галицкий</cp:lastModifiedBy>
  <cp:revision>19</cp:revision>
  <cp:lastPrinted>2020-12-17T06:38:00Z</cp:lastPrinted>
  <dcterms:created xsi:type="dcterms:W3CDTF">2019-01-16T13:28:00Z</dcterms:created>
  <dcterms:modified xsi:type="dcterms:W3CDTF">2020-12-17T06:46:00Z</dcterms:modified>
</cp:coreProperties>
</file>